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0D16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平顶山佳友福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家居有限公司</w:t>
      </w:r>
    </w:p>
    <w:p w14:paraId="659AF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单位名称：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平顶山佳友福家居有限公司</w:t>
      </w:r>
    </w:p>
    <w:p w14:paraId="0EE082F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基本情况：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平顶山佳友福家居有限公司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隶属于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河南省亚豪全屋智能家居有限公司，是集研、供、产、销为一体的定制家居全产业链综合服务企业。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佳友福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是一家专注于门墙柜一体化定制的企业，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在鲁山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拥有占地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10000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平米生产基地，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6条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现代化生产线，引进德国豪迈柔性生产线、南兴智能数控中心等先进设备。完善的定制产业链和行业顶尖的技术团队，由产品研发、设计生产、专业安装到端服务体系，为每一个家庭提供尊崇的全屋定制服务。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单位性质：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私营企业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所属行业：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家具制造企业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燕楠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none"/>
        </w:rPr>
        <w:t xml:space="preserve"> 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联系电话：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15093897231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none"/>
          <w:lang w:val="en-US" w:eastAsia="zh-CN"/>
        </w:rPr>
        <w:t xml:space="preserve">   </w:t>
      </w:r>
    </w:p>
    <w:p w14:paraId="33C841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u w:val="none"/>
          <w:lang w:val="en-US" w:eastAsia="zh-CN"/>
        </w:rPr>
        <w:t xml:space="preserve">邮箱：    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岗位/人数/岗位条件：</w:t>
      </w:r>
    </w:p>
    <w:p w14:paraId="64149E29"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开料：4 人</w:t>
      </w:r>
    </w:p>
    <w:p w14:paraId="76FFBB7B"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封边：4 人</w:t>
      </w:r>
    </w:p>
    <w:p w14:paraId="237F929E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3、修漆：2 人</w:t>
      </w:r>
    </w:p>
    <w:p w14:paraId="02B2D366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4、板材仓库：2 人（需要会开叉车，有叉车证）</w:t>
      </w:r>
    </w:p>
    <w:p w14:paraId="0315DD11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5、成品仓库：2 人</w:t>
      </w:r>
    </w:p>
    <w:p w14:paraId="41570ADE"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6、打孔分拣：4 人</w:t>
      </w:r>
    </w:p>
    <w:p w14:paraId="07A23571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7、工艺异形：4 人</w:t>
      </w:r>
    </w:p>
    <w:p w14:paraId="28F96FD3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8、机修电工：2 人（需要有电工证）</w:t>
      </w:r>
    </w:p>
    <w:p w14:paraId="0FF07FA4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9、包装工：10 人</w:t>
      </w:r>
    </w:p>
    <w:p w14:paraId="0630C751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10、橱柜衣柜设计师：4 人（需要会量尺、酷家乐、CAD）</w:t>
      </w:r>
    </w:p>
    <w:p w14:paraId="7A02329E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 xml:space="preserve">招聘条件： </w:t>
      </w:r>
    </w:p>
    <w:p w14:paraId="66970C22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⭐年龄 25-45 周岁，男女不限； </w:t>
      </w:r>
    </w:p>
    <w:p w14:paraId="2541096B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⭐学历不限，经验不限、身体健康，无纹身，服从领导工作安排； </w:t>
      </w:r>
    </w:p>
    <w:p w14:paraId="1139FAA6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⭐认真负责、踏实勤奋，愿意学习提升自己，并想长期发展收入稳定的朋友欢迎加入我们</w:t>
      </w:r>
    </w:p>
    <w:p w14:paraId="72D78664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薪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资待遇：</w:t>
      </w:r>
    </w:p>
    <w:p w14:paraId="227E5672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岗位试用期 1 个月 3000-4000 元； </w:t>
      </w:r>
    </w:p>
    <w:p w14:paraId="1F999443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转正后开始计件工资+全勤奖+技能奖金，多劳多得，月综合 4000-8000 元； </w:t>
      </w:r>
    </w:p>
    <w:p w14:paraId="1C25388E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橱柜衣柜设计师每月综合 6000-12000 元</w:t>
      </w:r>
    </w:p>
    <w:p w14:paraId="0BB64BC8">
      <w:pPr>
        <w:numPr>
          <w:ilvl w:val="0"/>
          <w:numId w:val="0"/>
        </w:numPr>
        <w:ind w:leftChars="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相关福利：</w:t>
      </w:r>
    </w:p>
    <w:p w14:paraId="66A90657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月休 2 天，缴纳五险，免费住宿，4 人间有空调</w:t>
      </w:r>
    </w:p>
    <w:p w14:paraId="0C5235B4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工作时间：</w:t>
      </w:r>
    </w:p>
    <w:p w14:paraId="4084F206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夏季 7:50-11:50 13:30-18:00 </w:t>
      </w:r>
    </w:p>
    <w:p w14:paraId="2206BD91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冬季 7:50-11:50 13:00-17:30</w:t>
      </w:r>
    </w:p>
    <w:p w14:paraId="46E1EBFF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b/>
          <w:sz w:val="32"/>
          <w:szCs w:val="32"/>
          <w:u w:val="none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32"/>
          <w:szCs w:val="32"/>
        </w:rPr>
        <w:t>工作地点：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none"/>
        </w:rPr>
        <w:t xml:space="preserve"> </w:t>
      </w:r>
    </w:p>
    <w:p w14:paraId="639B36D1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鲁山县纬三路与中心路交叉口南 300 米路东格林福中部生产基地院内 4 号 5 号车间</w:t>
      </w:r>
    </w:p>
    <w:sectPr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3B22EB7"/>
    <w:rsid w:val="081C48F0"/>
    <w:rsid w:val="1959028A"/>
    <w:rsid w:val="19F73A90"/>
    <w:rsid w:val="21681610"/>
    <w:rsid w:val="25E6338C"/>
    <w:rsid w:val="26E848A3"/>
    <w:rsid w:val="311E5564"/>
    <w:rsid w:val="320F470F"/>
    <w:rsid w:val="32A95302"/>
    <w:rsid w:val="338C0DA0"/>
    <w:rsid w:val="338D077F"/>
    <w:rsid w:val="3A253CCE"/>
    <w:rsid w:val="3ECD05CA"/>
    <w:rsid w:val="419B0120"/>
    <w:rsid w:val="434D53A5"/>
    <w:rsid w:val="4642364B"/>
    <w:rsid w:val="4B972761"/>
    <w:rsid w:val="4F421746"/>
    <w:rsid w:val="505E5526"/>
    <w:rsid w:val="537C75C9"/>
    <w:rsid w:val="548250F0"/>
    <w:rsid w:val="55C83F55"/>
    <w:rsid w:val="57B10631"/>
    <w:rsid w:val="58DB6CD4"/>
    <w:rsid w:val="5B4517BC"/>
    <w:rsid w:val="5E7B6072"/>
    <w:rsid w:val="5EC24ED2"/>
    <w:rsid w:val="5F4905E3"/>
    <w:rsid w:val="5FC92290"/>
    <w:rsid w:val="622A5268"/>
    <w:rsid w:val="64AD0048"/>
    <w:rsid w:val="66576847"/>
    <w:rsid w:val="67137642"/>
    <w:rsid w:val="694C29AA"/>
    <w:rsid w:val="6D066BB0"/>
    <w:rsid w:val="6D535020"/>
    <w:rsid w:val="6D750BCA"/>
    <w:rsid w:val="6E8D1AC5"/>
    <w:rsid w:val="6FF62C2D"/>
    <w:rsid w:val="71466CD7"/>
    <w:rsid w:val="73B76A4B"/>
    <w:rsid w:val="79C21D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623</Words>
  <Characters>710</Characters>
  <Lines>0</Lines>
  <Paragraphs>0</Paragraphs>
  <TotalTime>1</TotalTime>
  <ScaleCrop>false</ScaleCrop>
  <LinksUpToDate>false</LinksUpToDate>
  <CharactersWithSpaces>818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2026-01-26T08:02:23Z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787FBD8435C24E8EA9F7375C7F062C0E_13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